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R5-252106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8" w:name="_GoBack"/>
            <w:bookmarkEnd w:id="8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0593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  <w:bookmarkEnd w:id="3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3"/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  <w:bookmarkEnd w:id="4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23396A76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10C14CB1">
      <w:pPr>
        <w:rPr>
          <w:highlight w:val="none"/>
        </w:rPr>
      </w:pPr>
      <w:bookmarkStart w:id="7" w:name="OLE_LINK5"/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7</w:t>
      </w:r>
      <w:r>
        <w:rPr>
          <w:rFonts w:hint="eastAsia"/>
          <w:highlight w:val="none"/>
        </w:rPr>
        <w:t xml:space="preserve"> meeting</w:t>
      </w:r>
    </w:p>
    <w:bookmarkEnd w:id="7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7697F02"/>
    <w:rsid w:val="089A7A4F"/>
    <w:rsid w:val="08CE6E25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2837FA0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F4B3E4F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9D97CAE"/>
    <w:rsid w:val="6A146A27"/>
    <w:rsid w:val="6AC75543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39777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2025-05-07T03:35:09Z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